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26D30972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1E6EF8">
        <w:rPr>
          <w:rFonts w:eastAsia="SimSun"/>
          <w:b/>
          <w:i/>
          <w:sz w:val="28"/>
          <w:lang w:val="en-US" w:eastAsia="zh-CN"/>
        </w:rPr>
        <w:t>5621</w:t>
      </w:r>
    </w:p>
    <w:p w14:paraId="68AC97E5" w14:textId="0C2C4A85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 xml:space="preserve">Dallas, </w:t>
      </w:r>
      <w:r w:rsidR="001E6EF8">
        <w:rPr>
          <w:rFonts w:ascii="Arial" w:hAnsi="Arial" w:cs="Arial"/>
          <w:b/>
          <w:bCs/>
          <w:sz w:val="24"/>
          <w:lang w:val="it-IT"/>
        </w:rPr>
        <w:t xml:space="preserve">Texas, </w:t>
      </w:r>
      <w:r>
        <w:rPr>
          <w:rFonts w:ascii="Arial" w:hAnsi="Arial" w:cs="Arial"/>
          <w:b/>
          <w:bCs/>
          <w:sz w:val="24"/>
          <w:lang w:val="it-IT"/>
        </w:rPr>
        <w:t>US</w:t>
      </w:r>
      <w:r w:rsidR="001E6EF8">
        <w:rPr>
          <w:rFonts w:ascii="Arial" w:hAnsi="Arial" w:cs="Arial"/>
          <w:b/>
          <w:bCs/>
          <w:sz w:val="24"/>
          <w:lang w:val="it-IT"/>
        </w:rPr>
        <w:t>A</w:t>
      </w:r>
      <w:r>
        <w:rPr>
          <w:rFonts w:ascii="Arial" w:hAnsi="Arial" w:cs="Arial"/>
          <w:b/>
          <w:bCs/>
          <w:sz w:val="24"/>
          <w:lang w:val="it-IT"/>
        </w:rPr>
        <w:t>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4B6C0145" w:rsidR="009A65C5" w:rsidRDefault="001E6EF8">
            <w:pPr>
              <w:pStyle w:val="CRCoverPage"/>
              <w:spacing w:after="0"/>
              <w:ind w:left="100"/>
            </w:pPr>
            <w:r w:rsidRPr="001E6EF8">
              <w:t>PRD21 CDS: NR FR1 FDD bands n13 and n25 PC2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4339E745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1E6EF8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0D32B1">
              <w:rPr>
                <w:noProof/>
              </w:rPr>
              <w:t>2</w:t>
            </w:r>
            <w:r w:rsidR="001E6EF8">
              <w:rPr>
                <w:noProof/>
              </w:rPr>
              <w:t>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02545D87" w:rsidR="009A65C5" w:rsidRDefault="00FC61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1C0837E0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1F00CA4A" w:rsidR="009A65C5" w:rsidRDefault="000D32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7C5D2D08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1D9575EF" w:rsidR="009A65C5" w:rsidRDefault="000D32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09DA0634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266EF229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60690BF" w14:textId="7D9E4089" w:rsidR="00FC618D" w:rsidRPr="009828DB" w:rsidRDefault="00FC618D" w:rsidP="00FC618D">
            <w:pPr>
              <w:pStyle w:val="CRCoverPage"/>
              <w:spacing w:after="0"/>
            </w:pPr>
            <w:r w:rsidRPr="00855A1B">
              <w:t xml:space="preserve">NR FR1 FDD </w:t>
            </w:r>
            <w:r>
              <w:t xml:space="preserve">band </w:t>
            </w:r>
            <w:r w:rsidR="000D32B1" w:rsidRPr="000D32B1">
              <w:t>n13 PC2</w:t>
            </w:r>
          </w:p>
          <w:p w14:paraId="1DD13685" w14:textId="2D0F0E98" w:rsidR="00FC618D" w:rsidRPr="009828DB" w:rsidRDefault="00FC618D" w:rsidP="00FC618D">
            <w:pPr>
              <w:pStyle w:val="CRCoverPage"/>
              <w:spacing w:after="0"/>
            </w:pPr>
            <w:r w:rsidRPr="00855A1B">
              <w:t xml:space="preserve">NR FR1 FDD </w:t>
            </w:r>
            <w:r>
              <w:t xml:space="preserve">band </w:t>
            </w:r>
            <w:r w:rsidR="000D32B1" w:rsidRPr="000D32B1">
              <w:t>n</w:t>
            </w:r>
            <w:r w:rsidR="000D32B1">
              <w:t>25</w:t>
            </w:r>
            <w:r w:rsidR="000D32B1" w:rsidRPr="000D32B1">
              <w:t xml:space="preserve"> PC2</w:t>
            </w:r>
          </w:p>
          <w:p w14:paraId="793DA65F" w14:textId="3271DA4A" w:rsidR="000D32B1" w:rsidRPr="009828DB" w:rsidRDefault="000D32B1" w:rsidP="000D32B1">
            <w:pPr>
              <w:pStyle w:val="CRCoverPage"/>
              <w:spacing w:after="0"/>
            </w:pPr>
            <w:r w:rsidRPr="00855A1B">
              <w:t xml:space="preserve">NR FR1 FDD </w:t>
            </w:r>
            <w:r>
              <w:t xml:space="preserve">band </w:t>
            </w:r>
            <w:r w:rsidRPr="000D32B1">
              <w:t>n</w:t>
            </w:r>
            <w:r>
              <w:t>25</w:t>
            </w:r>
            <w:r w:rsidRPr="000D32B1">
              <w:t xml:space="preserve"> PC2</w:t>
            </w:r>
            <w:r>
              <w:t xml:space="preserve"> (UL MIMO)</w:t>
            </w:r>
          </w:p>
          <w:p w14:paraId="6393232C" w14:textId="70AF741E" w:rsidR="009A65C5" w:rsidRDefault="009A65C5" w:rsidP="00B37C14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902BB" w14:textId="77777777" w:rsidR="005A703E" w:rsidRDefault="005A703E">
      <w:pPr>
        <w:spacing w:after="0"/>
      </w:pPr>
      <w:r>
        <w:separator/>
      </w:r>
    </w:p>
  </w:endnote>
  <w:endnote w:type="continuationSeparator" w:id="0">
    <w:p w14:paraId="6008B86B" w14:textId="77777777" w:rsidR="005A703E" w:rsidRDefault="005A7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DC4D8" w14:textId="77777777" w:rsidR="005A703E" w:rsidRDefault="005A703E">
      <w:pPr>
        <w:spacing w:after="0"/>
      </w:pPr>
      <w:r>
        <w:separator/>
      </w:r>
    </w:p>
  </w:footnote>
  <w:footnote w:type="continuationSeparator" w:id="0">
    <w:p w14:paraId="712C7061" w14:textId="77777777" w:rsidR="005A703E" w:rsidRDefault="005A70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2A66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32B1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69F2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6EF8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21F3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703E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57D62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6E5D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0F6F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0E5F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C618D"/>
    <w:rsid w:val="00FD0575"/>
    <w:rsid w:val="00FD0C02"/>
    <w:rsid w:val="00FD6745"/>
    <w:rsid w:val="00FE35B5"/>
    <w:rsid w:val="00FE581B"/>
    <w:rsid w:val="00FE5BD0"/>
    <w:rsid w:val="00FE623B"/>
    <w:rsid w:val="00FF25B3"/>
    <w:rsid w:val="00FF3F7B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ETSI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2025-11-04T09:59:00Z</dcterms:created>
  <dcterms:modified xsi:type="dcterms:W3CDTF">2025-11-04T09:59:00Z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